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C417A" w14:textId="77777777" w:rsidR="00C8068B" w:rsidRDefault="00C8068B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8D49423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C8068B">
        <w:rPr>
          <w:rFonts w:cs="Arial"/>
        </w:rPr>
        <w:t>78.2024-BJ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 xml:space="preserve">a in enota pri kateri je odprt </w:t>
            </w:r>
            <w:proofErr w:type="spellStart"/>
            <w:r>
              <w:rPr>
                <w:rFonts w:cs="Arial"/>
              </w:rPr>
              <w:t>TRR</w:t>
            </w:r>
            <w:proofErr w:type="spellEnd"/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AA97042" w14:textId="77777777" w:rsidR="001D2599" w:rsidRDefault="001D2599" w:rsidP="001D2599">
      <w:pPr>
        <w:jc w:val="both"/>
        <w:rPr>
          <w:rFonts w:cs="Arial"/>
        </w:rPr>
      </w:pPr>
    </w:p>
    <w:p w14:paraId="314473D0" w14:textId="77777777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Default="001D2599" w:rsidP="001D2599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>potekala preko sistema e-</w:t>
      </w:r>
      <w:proofErr w:type="spellStart"/>
      <w:r>
        <w:rPr>
          <w:rFonts w:ascii="Arial" w:hAnsi="Arial" w:cs="Arial"/>
        </w:rPr>
        <w:t>JN</w:t>
      </w:r>
      <w:proofErr w:type="spellEnd"/>
      <w:r>
        <w:rPr>
          <w:rFonts w:ascii="Arial" w:hAnsi="Arial" w:cs="Arial"/>
        </w:rPr>
        <w:t>. V primeru nedelovanja sistema e-</w:t>
      </w:r>
      <w:proofErr w:type="spellStart"/>
      <w:r>
        <w:rPr>
          <w:rFonts w:ascii="Arial" w:hAnsi="Arial" w:cs="Arial"/>
        </w:rPr>
        <w:t>JN</w:t>
      </w:r>
      <w:proofErr w:type="spellEnd"/>
      <w:r>
        <w:rPr>
          <w:rFonts w:ascii="Arial" w:hAnsi="Arial" w:cs="Arial"/>
        </w:rPr>
        <w:t xml:space="preserve">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</w:t>
      </w:r>
      <w:proofErr w:type="spellStart"/>
      <w:r>
        <w:rPr>
          <w:rFonts w:ascii="Arial" w:hAnsi="Arial" w:cs="Arial"/>
        </w:rPr>
        <w:t>JN</w:t>
      </w:r>
      <w:proofErr w:type="spellEnd"/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08A2A1AA" w14:textId="77777777" w:rsidR="001D2599" w:rsidRDefault="001D2599" w:rsidP="001D2599">
      <w:pPr>
        <w:jc w:val="both"/>
        <w:rPr>
          <w:rFonts w:cs="Arial"/>
          <w:i/>
        </w:rPr>
      </w:pPr>
      <w:bookmarkStart w:id="0" w:name="_GoBack"/>
      <w:bookmarkEnd w:id="0"/>
    </w:p>
    <w:p w14:paraId="33B4E470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50BE6852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3F297" w14:textId="77777777" w:rsidR="00054953" w:rsidRDefault="00054953">
      <w:r>
        <w:separator/>
      </w:r>
    </w:p>
  </w:endnote>
  <w:endnote w:type="continuationSeparator" w:id="0">
    <w:p w14:paraId="33BC8CD9" w14:textId="77777777" w:rsidR="00054953" w:rsidRDefault="0005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3649ED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523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6178" w14:textId="77777777" w:rsidR="00054953" w:rsidRDefault="00054953">
      <w:r>
        <w:separator/>
      </w:r>
    </w:p>
  </w:footnote>
  <w:footnote w:type="continuationSeparator" w:id="0">
    <w:p w14:paraId="1A702668" w14:textId="77777777" w:rsidR="00054953" w:rsidRDefault="00054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71AE1" w14:textId="1F17886B" w:rsidR="001D2599" w:rsidRDefault="001D2599"/>
  <w:p w14:paraId="64D930FD" w14:textId="77777777" w:rsidR="001D2599" w:rsidRDefault="001D2599"/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7D953E4A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proofErr w:type="spellStart"/>
          <w:r w:rsidRPr="00BF26B9">
            <w:rPr>
              <w:rFonts w:cs="Arial"/>
              <w:sz w:val="16"/>
              <w:szCs w:val="16"/>
            </w:rPr>
            <w:t>OBR</w:t>
          </w:r>
          <w:proofErr w:type="spellEnd"/>
          <w:r w:rsidRPr="00BF26B9">
            <w:rPr>
              <w:rFonts w:cs="Arial"/>
              <w:sz w:val="16"/>
              <w:szCs w:val="16"/>
            </w:rPr>
            <w:t xml:space="preserve">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4953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23E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4423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068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7EAB4C9BF50741B4560E72912C01B1" ma:contentTypeVersion="17" ma:contentTypeDescription="Ustvari nov dokument." ma:contentTypeScope="" ma:versionID="78ce27e6f5a6bc022f7c16f85bbca459">
  <xsd:schema xmlns:xsd="http://www.w3.org/2001/XMLSchema" xmlns:xs="http://www.w3.org/2001/XMLSchema" xmlns:p="http://schemas.microsoft.com/office/2006/metadata/properties" xmlns:ns3="ed1707a1-ff84-49ea-9dc3-0e889a964767" xmlns:ns4="4d8b7122-eb47-4798-8ac7-38fcf8bf2d53" targetNamespace="http://schemas.microsoft.com/office/2006/metadata/properties" ma:root="true" ma:fieldsID="4b1d5e084633c7868c295c4240a3ecff" ns3:_="" ns4:_="">
    <xsd:import namespace="ed1707a1-ff84-49ea-9dc3-0e889a964767"/>
    <xsd:import namespace="4d8b7122-eb47-4798-8ac7-38fcf8bf2d5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707a1-ff84-49ea-9dc3-0e889a9647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b7122-eb47-4798-8ac7-38fcf8bf2d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8b7122-eb47-4798-8ac7-38fcf8bf2d53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B24276-5075-48F6-8B88-FC95C1579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707a1-ff84-49ea-9dc3-0e889a964767"/>
    <ds:schemaRef ds:uri="4d8b7122-eb47-4798-8ac7-38fcf8bf2d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4.xml><?xml version="1.0" encoding="utf-8"?>
<ds:datastoreItem xmlns:ds="http://schemas.openxmlformats.org/officeDocument/2006/customXml" ds:itemID="{69253A0E-15B1-4367-B439-DE8A89E3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962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Larisa ISTENIČ</cp:lastModifiedBy>
  <cp:revision>4</cp:revision>
  <cp:lastPrinted>2016-06-20T06:28:00Z</cp:lastPrinted>
  <dcterms:created xsi:type="dcterms:W3CDTF">2024-05-04T08:40:00Z</dcterms:created>
  <dcterms:modified xsi:type="dcterms:W3CDTF">2024-05-14T07:17:00Z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0x010100FC7EAB4C9BF50741B4560E72912C01B1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